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6B" w:rsidRDefault="006A626B" w:rsidP="00205533">
      <w:pPr>
        <w:pStyle w:val="NoSpacing"/>
      </w:pPr>
      <w:r>
        <w:t xml:space="preserve"> Amanda Goncalves</w:t>
      </w:r>
    </w:p>
    <w:p w:rsidR="006A626B" w:rsidRDefault="006A626B" w:rsidP="00205533">
      <w:pPr>
        <w:pStyle w:val="NoSpacing"/>
      </w:pPr>
      <w:r>
        <w:t xml:space="preserve">Period 7 </w:t>
      </w:r>
    </w:p>
    <w:p w:rsidR="006A626B" w:rsidRDefault="006A626B" w:rsidP="00205533">
      <w:pPr>
        <w:pStyle w:val="NoSpacing"/>
      </w:pPr>
    </w:p>
    <w:tbl>
      <w:tblPr>
        <w:tblW w:w="9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08"/>
        <w:gridCol w:w="5014"/>
      </w:tblGrid>
      <w:tr w:rsidR="006A626B" w:rsidRPr="008A1F0E" w:rsidTr="008A1F0E">
        <w:trPr>
          <w:trHeight w:val="11690"/>
        </w:trPr>
        <w:tc>
          <w:tcPr>
            <w:tcW w:w="4608" w:type="dxa"/>
          </w:tcPr>
          <w:p w:rsidR="006A626B" w:rsidRPr="008A1F0E" w:rsidRDefault="006A626B" w:rsidP="00205533">
            <w:pPr>
              <w:pStyle w:val="NoSpacing"/>
              <w:rPr>
                <w:b/>
              </w:rPr>
            </w:pPr>
            <w:r w:rsidRPr="008A1F0E">
              <w:rPr>
                <w:b/>
              </w:rPr>
              <w:t>Sources, Q’s, research,opinions, connections to history, where might use info, etc.</w:t>
            </w:r>
          </w:p>
          <w:p w:rsidR="006A626B" w:rsidRPr="008A1F0E" w:rsidRDefault="006A626B" w:rsidP="00205533">
            <w:pPr>
              <w:pStyle w:val="NoSpacing"/>
              <w:rPr>
                <w:b/>
              </w:rPr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hyperlink r:id="rId5" w:history="1">
              <w:r w:rsidRPr="008A1F0E">
                <w:rPr>
                  <w:rStyle w:val="Hyperlink"/>
                </w:rPr>
                <w:t>http://go.grolier.com/</w:t>
              </w:r>
            </w:hyperlink>
            <w:r w:rsidRPr="008A1F0E">
              <w:t xml:space="preserve"> </w:t>
            </w:r>
            <w:r w:rsidRPr="008A1F0E">
              <w:sym w:font="Wingdings" w:char="F0E0"/>
            </w:r>
            <w:r w:rsidRPr="008A1F0E">
              <w:t>counterculture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1920s also considered counterculture = flappers gin + jazz</w:t>
            </w:r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Movements were: civil rights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hyperlink r:id="rId6" w:history="1">
              <w:r w:rsidRPr="008A1F0E">
                <w:rPr>
                  <w:rStyle w:val="Hyperlink"/>
                </w:rPr>
                <w:t>http://moderncounterculture.com/</w:t>
              </w:r>
            </w:hyperlink>
          </w:p>
          <w:p w:rsidR="006A626B" w:rsidRPr="008A1F0E" w:rsidRDefault="006A626B" w:rsidP="00E3107F">
            <w:pPr>
              <w:pStyle w:val="NoSpacing"/>
            </w:pPr>
          </w:p>
          <w:p w:rsidR="006A626B" w:rsidRPr="008A1F0E" w:rsidRDefault="006A626B" w:rsidP="00E3107F">
            <w:pPr>
              <w:pStyle w:val="NoSpacing"/>
            </w:pPr>
            <w:r w:rsidRPr="008A1F0E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http://www.moderncounterculture.com/wordpress/images/Featured/gasden_featured.jpg" style="width:222.75pt;height:96.75pt;visibility:visible">
                  <v:imagedata r:id="rId7" o:title=""/>
                </v:shape>
              </w:pict>
            </w:r>
          </w:p>
          <w:p w:rsidR="006A626B" w:rsidRPr="008A1F0E" w:rsidRDefault="006A626B" w:rsidP="00E3107F">
            <w:pPr>
              <w:pStyle w:val="NoSpacing"/>
            </w:pPr>
          </w:p>
          <w:p w:rsidR="006A626B" w:rsidRPr="008A1F0E" w:rsidRDefault="006A626B" w:rsidP="00E3107F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hyperlink r:id="rId8" w:history="1">
              <w:r w:rsidRPr="008A1F0E">
                <w:rPr>
                  <w:rStyle w:val="Hyperlink"/>
                </w:rPr>
                <w:t>http://www.history.com/this-day-in-history/on-the-road-is-published</w:t>
              </w:r>
            </w:hyperlink>
          </w:p>
          <w:p w:rsidR="006A626B" w:rsidRPr="008A1F0E" w:rsidRDefault="006A626B" w:rsidP="0005745B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On the Road by Jack Kerouac</w:t>
            </w:r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Tidbit = movie adaptation coming soon featuring Kristen Stewart + Garret Hudlund</w:t>
            </w:r>
          </w:p>
          <w:p w:rsidR="006A626B" w:rsidRPr="008A1F0E" w:rsidRDefault="006A626B" w:rsidP="00830C2F">
            <w:pPr>
              <w:pStyle w:val="NoSpacing"/>
            </w:pPr>
          </w:p>
          <w:p w:rsidR="006A626B" w:rsidRPr="008A1F0E" w:rsidRDefault="006A626B" w:rsidP="00830C2F">
            <w:pPr>
              <w:pStyle w:val="NoSpacing"/>
            </w:pPr>
          </w:p>
          <w:p w:rsidR="006A626B" w:rsidRPr="008A1F0E" w:rsidRDefault="006A626B" w:rsidP="00830C2F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hyperlink r:id="rId9" w:history="1">
              <w:r w:rsidRPr="008A1F0E">
                <w:rPr>
                  <w:rStyle w:val="Hyperlink"/>
                </w:rPr>
                <w:t>http://www.wnd.com/news/article.asp?ARTICLE_ID=36599</w:t>
              </w:r>
            </w:hyperlink>
          </w:p>
          <w:p w:rsidR="006A626B" w:rsidRPr="008A1F0E" w:rsidRDefault="006A626B" w:rsidP="00633283">
            <w:pPr>
              <w:pStyle w:val="NoSpacing"/>
            </w:pPr>
          </w:p>
          <w:p w:rsidR="006A626B" w:rsidRPr="008A1F0E" w:rsidRDefault="006A626B" w:rsidP="00633283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hyperlink r:id="rId10" w:history="1">
              <w:r w:rsidRPr="008A1F0E">
                <w:rPr>
                  <w:rStyle w:val="Hyperlink"/>
                </w:rPr>
                <w:t>http://www.nytimes.com/books/first/b/brooks-bobos.html</w:t>
              </w:r>
            </w:hyperlink>
          </w:p>
          <w:p w:rsidR="006A626B" w:rsidRPr="008A1F0E" w:rsidRDefault="006A626B" w:rsidP="00633283">
            <w:pPr>
              <w:pStyle w:val="NoSpacing"/>
            </w:pPr>
          </w:p>
          <w:p w:rsidR="006A626B" w:rsidRDefault="006A626B" w:rsidP="00A518D6">
            <w:pPr>
              <w:pStyle w:val="NoSpacing"/>
              <w:numPr>
                <w:ilvl w:val="0"/>
                <w:numId w:val="1"/>
              </w:numPr>
            </w:pPr>
            <w:hyperlink r:id="rId11" w:history="1">
              <w:r w:rsidRPr="004B3671">
                <w:rPr>
                  <w:rStyle w:val="Hyperlink"/>
                </w:rPr>
                <w:t>http://en.wikipedia.org/wiki/1960_in_music</w:t>
              </w:r>
            </w:hyperlink>
          </w:p>
          <w:p w:rsidR="006A626B" w:rsidRDefault="006A626B" w:rsidP="00A518D6">
            <w:pPr>
              <w:pStyle w:val="NoSpacing"/>
            </w:pPr>
          </w:p>
          <w:p w:rsidR="006A626B" w:rsidRDefault="006A626B" w:rsidP="00A518D6">
            <w:pPr>
              <w:pStyle w:val="NoSpacing"/>
              <w:ind w:left="360"/>
            </w:pPr>
          </w:p>
          <w:p w:rsidR="006A626B" w:rsidRPr="008A1F0E" w:rsidRDefault="006A626B" w:rsidP="00A518D6">
            <w:pPr>
              <w:pStyle w:val="NoSpacing"/>
            </w:pPr>
          </w:p>
          <w:p w:rsidR="006A626B" w:rsidRPr="008A1F0E" w:rsidRDefault="006A626B" w:rsidP="00633283">
            <w:pPr>
              <w:pStyle w:val="NoSpacing"/>
            </w:pPr>
          </w:p>
        </w:tc>
        <w:tc>
          <w:tcPr>
            <w:tcW w:w="5014" w:type="dxa"/>
          </w:tcPr>
          <w:p w:rsidR="006A626B" w:rsidRPr="008A1F0E" w:rsidRDefault="006A626B" w:rsidP="00205533">
            <w:pPr>
              <w:pStyle w:val="NoSpacing"/>
              <w:rPr>
                <w:b/>
              </w:rPr>
            </w:pPr>
            <w:r w:rsidRPr="008A1F0E">
              <w:rPr>
                <w:b/>
              </w:rPr>
              <w:t>Content/Notes/MI:</w:t>
            </w:r>
          </w:p>
          <w:p w:rsidR="006A626B" w:rsidRPr="008A1F0E" w:rsidRDefault="006A626B" w:rsidP="00205533">
            <w:pPr>
              <w:pStyle w:val="NoSpacing"/>
              <w:rPr>
                <w:b/>
              </w:rPr>
            </w:pPr>
          </w:p>
          <w:p w:rsidR="006A626B" w:rsidRPr="008A1F0E" w:rsidRDefault="006A626B" w:rsidP="00205533">
            <w:pPr>
              <w:pStyle w:val="NoSpacing"/>
              <w:rPr>
                <w:b/>
              </w:rPr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8A1F0E">
              <w:t>Definition: social revolt among middle-class young people in the 1960s-early 1970s; at its core: opposition to the Vietnam War + a society that could pursue such a war; usually called hippies</w:t>
            </w: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Antecedents: increase in college population, rock music/msg, liberation movements, liberal child-rearing practices</w:t>
            </w: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Political aspect: The New Left</w:t>
            </w:r>
          </w:p>
          <w:p w:rsidR="006A626B" w:rsidRPr="008A1F0E" w:rsidRDefault="006A626B" w:rsidP="008A1F0E">
            <w:pPr>
              <w:pStyle w:val="NoSpacing"/>
              <w:ind w:left="720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Commonly associated with hippies: long hair, sideburns and hallucinogens (LSD, psilocybin, marijuana, hashish, mescaline)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4/15/2009 = thousands of Americans gather to protest the government’s increased spending + growing power</w:t>
            </w: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Media reported them as: radicals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One of the most popular representations of counterculture in literature</w:t>
            </w:r>
          </w:p>
          <w:p w:rsidR="006A626B" w:rsidRPr="008A1F0E" w:rsidRDefault="006A626B" w:rsidP="008A1F0E">
            <w:pPr>
              <w:pStyle w:val="ListParagraph"/>
              <w:spacing w:after="0" w:line="240" w:lineRule="auto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Novel published (1957); associated with the Beat movement of the 1950s = whose members rejected conventional society +favored Zen Buddism, modern jazz + recreational drugs</w:t>
            </w:r>
          </w:p>
          <w:p w:rsidR="006A626B" w:rsidRPr="008A1F0E" w:rsidRDefault="006A626B" w:rsidP="008A1F0E">
            <w:pPr>
              <w:pStyle w:val="ListParagraph"/>
              <w:spacing w:after="0" w:line="240" w:lineRule="auto"/>
            </w:pPr>
          </w:p>
          <w:p w:rsidR="006A626B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 xml:space="preserve">Argues that in today’s world: almost everything that was once strange or taboo is now widely accepted, and that is the youth culture; </w:t>
            </w:r>
          </w:p>
          <w:p w:rsidR="006A626B" w:rsidRDefault="006A626B" w:rsidP="00A518D6">
            <w:pPr>
              <w:pStyle w:val="NoSpacing"/>
            </w:pPr>
          </w:p>
          <w:p w:rsidR="006A626B" w:rsidRDefault="006A626B" w:rsidP="008A1F0E">
            <w:pPr>
              <w:pStyle w:val="NoSpacing"/>
              <w:numPr>
                <w:ilvl w:val="0"/>
                <w:numId w:val="1"/>
              </w:numPr>
            </w:pPr>
            <w:r>
              <w:t>Mr. Max: “ Pluralistic society”</w:t>
            </w:r>
          </w:p>
          <w:p w:rsidR="006A626B" w:rsidRDefault="006A626B" w:rsidP="00A518D6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>
              <w:t xml:space="preserve">Music 60s: Elvis Presley, Ella Fitzgerald, Beatles – Today: Lady Gaga, Beyonce, Jack Johnson, </w:t>
            </w:r>
          </w:p>
        </w:tc>
      </w:tr>
    </w:tbl>
    <w:p w:rsidR="006A626B" w:rsidRDefault="006A626B" w:rsidP="00205533">
      <w:pPr>
        <w:pStyle w:val="NoSpacing"/>
      </w:pPr>
    </w:p>
    <w:sectPr w:rsidR="006A626B" w:rsidSect="00235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425A"/>
    <w:multiLevelType w:val="hybridMultilevel"/>
    <w:tmpl w:val="7A4409A8"/>
    <w:lvl w:ilvl="0" w:tplc="E408AC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76984"/>
    <w:multiLevelType w:val="hybridMultilevel"/>
    <w:tmpl w:val="817E2258"/>
    <w:lvl w:ilvl="0" w:tplc="E408AC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2F2DE1"/>
    <w:multiLevelType w:val="multilevel"/>
    <w:tmpl w:val="BDD8A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00B6992"/>
    <w:multiLevelType w:val="hybridMultilevel"/>
    <w:tmpl w:val="0F966EA0"/>
    <w:lvl w:ilvl="0" w:tplc="E408AC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407822"/>
    <w:multiLevelType w:val="hybridMultilevel"/>
    <w:tmpl w:val="4748EC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533"/>
    <w:rsid w:val="0005745B"/>
    <w:rsid w:val="000A5256"/>
    <w:rsid w:val="00205533"/>
    <w:rsid w:val="00235F18"/>
    <w:rsid w:val="003634C8"/>
    <w:rsid w:val="004B3671"/>
    <w:rsid w:val="004C2A12"/>
    <w:rsid w:val="00633283"/>
    <w:rsid w:val="006962EA"/>
    <w:rsid w:val="006A626B"/>
    <w:rsid w:val="006C0350"/>
    <w:rsid w:val="00726840"/>
    <w:rsid w:val="00772EC3"/>
    <w:rsid w:val="00830C2F"/>
    <w:rsid w:val="008A1F0E"/>
    <w:rsid w:val="00944F65"/>
    <w:rsid w:val="00A518D6"/>
    <w:rsid w:val="00BF5A20"/>
    <w:rsid w:val="00BF765A"/>
    <w:rsid w:val="00E05D67"/>
    <w:rsid w:val="00E233E5"/>
    <w:rsid w:val="00E3107F"/>
    <w:rsid w:val="00F8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F1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05533"/>
  </w:style>
  <w:style w:type="table" w:styleId="TableGrid">
    <w:name w:val="Table Grid"/>
    <w:basedOn w:val="TableNormal"/>
    <w:uiPriority w:val="99"/>
    <w:rsid w:val="0020553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0553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310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31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10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86179"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9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98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986172">
                              <w:marLeft w:val="238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3E1F9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98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98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98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986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98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986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ory.com/this-day-in-history/on-the-road-is-publishe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derncounterculture.com/" TargetMode="External"/><Relationship Id="rId11" Type="http://schemas.openxmlformats.org/officeDocument/2006/relationships/hyperlink" Target="http://en.wikipedia.org/wiki/1960_in_music" TargetMode="External"/><Relationship Id="rId5" Type="http://schemas.openxmlformats.org/officeDocument/2006/relationships/hyperlink" Target="http://go.grolier.com/" TargetMode="External"/><Relationship Id="rId10" Type="http://schemas.openxmlformats.org/officeDocument/2006/relationships/hyperlink" Target="http://www.nytimes.com/books/first/b/brooks-bobo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nd.com/news/article.asp?ARTICLE_ID=365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1</Pages>
  <Words>316</Words>
  <Characters>1804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agoncalv13</dc:creator>
  <cp:keywords/>
  <dc:description/>
  <cp:lastModifiedBy>netadmin8</cp:lastModifiedBy>
  <cp:revision>13</cp:revision>
  <dcterms:created xsi:type="dcterms:W3CDTF">2011-05-19T15:00:00Z</dcterms:created>
  <dcterms:modified xsi:type="dcterms:W3CDTF">2011-05-20T14:31:00Z</dcterms:modified>
</cp:coreProperties>
</file>